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Devon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Devon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Devon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Devon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Devon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Devon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South Devon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Devon is estimated to be </w:t>
      </w:r>
      <w:r w:rsidRPr="00773DF7">
        <w:rPr>
          <w:rFonts w:ascii="Libre Franklin Light" w:eastAsia="Times New Roman" w:hAnsi="Libre Franklin Light" w:cs="Calibri Light"/>
          <w:b/>
          <w:bCs/>
          <w:color w:val="C45911" w:themeColor="accent2" w:themeShade="BF"/>
        </w:rPr>
        <w:t xml:space="preserve">£801,725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Devon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Devon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Devon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Devon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Dev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Devon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Dev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Devon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Devon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Dev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Devon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Devon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Devon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Devon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Devon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Devon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£801,725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Devon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£13,059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£270,063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£19,346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£5,441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£9,975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£483,841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£801,725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Devon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Devon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Devon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Devon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Devon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Devon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Devon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Devon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Devon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Devon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Devon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Devon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6D7A782-AF14-4592-A179-D3A1310AE2B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